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B3" w:rsidRDefault="008200B3" w:rsidP="00E8623D">
      <w:pPr>
        <w:jc w:val="center"/>
        <w:rPr>
          <w:b/>
          <w:sz w:val="28"/>
          <w:szCs w:val="28"/>
        </w:rPr>
      </w:pPr>
      <w:r w:rsidRPr="00E8623D">
        <w:rPr>
          <w:b/>
          <w:sz w:val="28"/>
          <w:szCs w:val="28"/>
        </w:rPr>
        <w:t>ГРАФИК</w:t>
      </w:r>
    </w:p>
    <w:p w:rsidR="008200B3" w:rsidRDefault="008200B3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территориальных комиссий по профилактике </w:t>
      </w:r>
    </w:p>
    <w:p w:rsidR="008200B3" w:rsidRDefault="008200B3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правонарушений сельских поселений </w:t>
      </w:r>
    </w:p>
    <w:p w:rsidR="008200B3" w:rsidRDefault="008200B3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Щербиновский район </w:t>
      </w:r>
    </w:p>
    <w:p w:rsidR="008200B3" w:rsidRDefault="008200B3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84724">
        <w:rPr>
          <w:b/>
          <w:sz w:val="28"/>
          <w:szCs w:val="28"/>
        </w:rPr>
        <w:t>апреле</w:t>
      </w:r>
      <w:r>
        <w:rPr>
          <w:sz w:val="28"/>
          <w:szCs w:val="28"/>
        </w:rPr>
        <w:t xml:space="preserve"> 2018 года</w:t>
      </w:r>
    </w:p>
    <w:p w:rsidR="008200B3" w:rsidRDefault="008200B3" w:rsidP="00E8623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4680"/>
      </w:tblGrid>
      <w:tr w:rsidR="008200B3" w:rsidTr="007065FF">
        <w:tc>
          <w:tcPr>
            <w:tcW w:w="648" w:type="dxa"/>
          </w:tcPr>
          <w:p w:rsidR="008200B3" w:rsidRPr="007065FF" w:rsidRDefault="008200B3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№</w:t>
            </w:r>
          </w:p>
        </w:tc>
        <w:tc>
          <w:tcPr>
            <w:tcW w:w="3960" w:type="dxa"/>
          </w:tcPr>
          <w:p w:rsidR="008200B3" w:rsidRPr="007065FF" w:rsidRDefault="008200B3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8200B3" w:rsidRPr="007065FF" w:rsidRDefault="008200B3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Дата проведения заседания</w:t>
            </w:r>
          </w:p>
        </w:tc>
      </w:tr>
      <w:tr w:rsidR="008200B3" w:rsidTr="007065FF">
        <w:tc>
          <w:tcPr>
            <w:tcW w:w="648" w:type="dxa"/>
          </w:tcPr>
          <w:p w:rsidR="008200B3" w:rsidRPr="008B0D4E" w:rsidRDefault="008200B3" w:rsidP="00B401C0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 xml:space="preserve">Старощербиновское </w:t>
            </w:r>
          </w:p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30 апреля 2018 года</w:t>
            </w:r>
          </w:p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в 16.30 часов</w:t>
            </w:r>
          </w:p>
        </w:tc>
      </w:tr>
      <w:tr w:rsidR="008200B3" w:rsidTr="007065FF">
        <w:tc>
          <w:tcPr>
            <w:tcW w:w="648" w:type="dxa"/>
          </w:tcPr>
          <w:p w:rsidR="008200B3" w:rsidRPr="008B0D4E" w:rsidRDefault="008200B3" w:rsidP="00B401C0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</w:tcPr>
          <w:p w:rsidR="008200B3" w:rsidRPr="008B0D4E" w:rsidRDefault="008200B3" w:rsidP="0043522F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 xml:space="preserve">Щербиновское сельское </w:t>
            </w:r>
          </w:p>
          <w:p w:rsidR="008200B3" w:rsidRPr="008B0D4E" w:rsidRDefault="008200B3" w:rsidP="0043522F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8200B3" w:rsidRPr="008B0D4E" w:rsidRDefault="008200B3" w:rsidP="0043522F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25 апреля 2018 года</w:t>
            </w:r>
          </w:p>
          <w:p w:rsidR="008200B3" w:rsidRPr="008B0D4E" w:rsidRDefault="008200B3" w:rsidP="0043522F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в 14.00 часов</w:t>
            </w:r>
          </w:p>
        </w:tc>
      </w:tr>
      <w:tr w:rsidR="008200B3" w:rsidTr="007065FF">
        <w:tc>
          <w:tcPr>
            <w:tcW w:w="648" w:type="dxa"/>
          </w:tcPr>
          <w:p w:rsidR="008200B3" w:rsidRPr="008B0D4E" w:rsidRDefault="008200B3" w:rsidP="00B401C0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</w:tcPr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 xml:space="preserve">Екатериновское сельское </w:t>
            </w:r>
          </w:p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27 апреля 2018 года</w:t>
            </w:r>
          </w:p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в 14.00 часов</w:t>
            </w:r>
          </w:p>
        </w:tc>
      </w:tr>
      <w:tr w:rsidR="008200B3" w:rsidTr="007065FF">
        <w:tc>
          <w:tcPr>
            <w:tcW w:w="648" w:type="dxa"/>
          </w:tcPr>
          <w:p w:rsidR="008200B3" w:rsidRPr="008B0D4E" w:rsidRDefault="008200B3" w:rsidP="00B401C0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4.</w:t>
            </w:r>
          </w:p>
        </w:tc>
        <w:tc>
          <w:tcPr>
            <w:tcW w:w="3960" w:type="dxa"/>
          </w:tcPr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Глафировское сельское</w:t>
            </w:r>
          </w:p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26 апреля 2018 года</w:t>
            </w:r>
          </w:p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в 14.00 часов</w:t>
            </w:r>
          </w:p>
        </w:tc>
      </w:tr>
      <w:tr w:rsidR="008200B3" w:rsidTr="007065FF">
        <w:tc>
          <w:tcPr>
            <w:tcW w:w="648" w:type="dxa"/>
          </w:tcPr>
          <w:p w:rsidR="008200B3" w:rsidRPr="008B0D4E" w:rsidRDefault="008200B3" w:rsidP="00B401C0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</w:tcPr>
          <w:p w:rsidR="008200B3" w:rsidRPr="008B0D4E" w:rsidRDefault="008200B3" w:rsidP="0043522F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Новощербиновское сельское поселение</w:t>
            </w:r>
          </w:p>
        </w:tc>
        <w:tc>
          <w:tcPr>
            <w:tcW w:w="4680" w:type="dxa"/>
          </w:tcPr>
          <w:p w:rsidR="008200B3" w:rsidRPr="008B0D4E" w:rsidRDefault="008200B3" w:rsidP="0043522F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25 апреля 2018 года</w:t>
            </w:r>
          </w:p>
          <w:p w:rsidR="008200B3" w:rsidRPr="008B0D4E" w:rsidRDefault="008200B3" w:rsidP="0043522F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в 14.00 часов</w:t>
            </w:r>
          </w:p>
        </w:tc>
      </w:tr>
      <w:tr w:rsidR="008200B3" w:rsidTr="007065FF">
        <w:tc>
          <w:tcPr>
            <w:tcW w:w="648" w:type="dxa"/>
          </w:tcPr>
          <w:p w:rsidR="008200B3" w:rsidRPr="008B0D4E" w:rsidRDefault="008200B3" w:rsidP="00B401C0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</w:tcPr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Шабельское сельское</w:t>
            </w:r>
          </w:p>
          <w:p w:rsidR="008200B3" w:rsidRPr="008B0D4E" w:rsidRDefault="008200B3" w:rsidP="007400BD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25 апреля 2018 года</w:t>
            </w:r>
          </w:p>
          <w:p w:rsidR="008200B3" w:rsidRPr="008B0D4E" w:rsidRDefault="008200B3" w:rsidP="007400BD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в 14.00 часов</w:t>
            </w:r>
          </w:p>
        </w:tc>
      </w:tr>
      <w:tr w:rsidR="008200B3" w:rsidTr="007065FF">
        <w:tc>
          <w:tcPr>
            <w:tcW w:w="648" w:type="dxa"/>
          </w:tcPr>
          <w:p w:rsidR="008200B3" w:rsidRPr="00CA6544" w:rsidRDefault="008200B3" w:rsidP="000A35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CA6544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8200B3" w:rsidRPr="00CA6544" w:rsidRDefault="008200B3" w:rsidP="0043522F">
            <w:pPr>
              <w:jc w:val="both"/>
              <w:rPr>
                <w:sz w:val="28"/>
                <w:szCs w:val="28"/>
              </w:rPr>
            </w:pPr>
            <w:r w:rsidRPr="00CA6544">
              <w:rPr>
                <w:sz w:val="28"/>
                <w:szCs w:val="28"/>
              </w:rPr>
              <w:t xml:space="preserve">Николаевское сельское </w:t>
            </w:r>
          </w:p>
          <w:p w:rsidR="008200B3" w:rsidRPr="00CA6544" w:rsidRDefault="008200B3" w:rsidP="0043522F">
            <w:pPr>
              <w:jc w:val="both"/>
              <w:rPr>
                <w:sz w:val="28"/>
                <w:szCs w:val="28"/>
              </w:rPr>
            </w:pPr>
            <w:r w:rsidRPr="00CA6544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8200B3" w:rsidRPr="00CA6544" w:rsidRDefault="008200B3" w:rsidP="004352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CA65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апреля</w:t>
            </w:r>
            <w:r w:rsidRPr="00CA6544">
              <w:rPr>
                <w:sz w:val="28"/>
                <w:szCs w:val="28"/>
              </w:rPr>
              <w:t xml:space="preserve"> 2018 года</w:t>
            </w:r>
          </w:p>
          <w:p w:rsidR="008200B3" w:rsidRPr="00CA6544" w:rsidRDefault="008200B3" w:rsidP="0043522F">
            <w:pPr>
              <w:jc w:val="center"/>
              <w:rPr>
                <w:sz w:val="28"/>
                <w:szCs w:val="28"/>
              </w:rPr>
            </w:pPr>
            <w:r w:rsidRPr="00CA6544">
              <w:rPr>
                <w:sz w:val="28"/>
                <w:szCs w:val="28"/>
              </w:rPr>
              <w:t>в 15.00 часов</w:t>
            </w:r>
          </w:p>
        </w:tc>
      </w:tr>
      <w:tr w:rsidR="008200B3" w:rsidTr="007065FF">
        <w:tc>
          <w:tcPr>
            <w:tcW w:w="648" w:type="dxa"/>
          </w:tcPr>
          <w:p w:rsidR="008200B3" w:rsidRPr="00CA6544" w:rsidRDefault="008200B3" w:rsidP="00B40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CA6544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8200B3" w:rsidRPr="008B0D4E" w:rsidRDefault="008200B3" w:rsidP="0043522F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 xml:space="preserve">Ейскоукрепленское </w:t>
            </w:r>
          </w:p>
          <w:p w:rsidR="008200B3" w:rsidRPr="008B0D4E" w:rsidRDefault="008200B3" w:rsidP="0043522F">
            <w:pPr>
              <w:jc w:val="both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8200B3" w:rsidRPr="008B0D4E" w:rsidRDefault="008200B3" w:rsidP="0043522F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27 апреля 2018 года</w:t>
            </w:r>
          </w:p>
          <w:p w:rsidR="008200B3" w:rsidRPr="008B0D4E" w:rsidRDefault="008200B3" w:rsidP="0043522F">
            <w:pPr>
              <w:jc w:val="center"/>
              <w:rPr>
                <w:sz w:val="28"/>
                <w:szCs w:val="28"/>
              </w:rPr>
            </w:pPr>
            <w:r w:rsidRPr="008B0D4E">
              <w:rPr>
                <w:sz w:val="28"/>
                <w:szCs w:val="28"/>
              </w:rPr>
              <w:t>в 15.00 часов</w:t>
            </w:r>
          </w:p>
        </w:tc>
      </w:tr>
    </w:tbl>
    <w:p w:rsidR="008200B3" w:rsidRDefault="008200B3" w:rsidP="00E8623D">
      <w:pPr>
        <w:jc w:val="center"/>
        <w:rPr>
          <w:sz w:val="28"/>
          <w:szCs w:val="28"/>
        </w:rPr>
      </w:pPr>
    </w:p>
    <w:p w:rsidR="008200B3" w:rsidRDefault="008200B3" w:rsidP="00E8623D">
      <w:pPr>
        <w:jc w:val="center"/>
        <w:rPr>
          <w:sz w:val="28"/>
          <w:szCs w:val="28"/>
        </w:rPr>
      </w:pPr>
    </w:p>
    <w:p w:rsidR="008200B3" w:rsidRDefault="008200B3" w:rsidP="00E8623D">
      <w:pPr>
        <w:jc w:val="center"/>
        <w:rPr>
          <w:sz w:val="28"/>
          <w:szCs w:val="28"/>
        </w:rPr>
      </w:pPr>
    </w:p>
    <w:p w:rsidR="008200B3" w:rsidRDefault="008200B3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</w:t>
      </w:r>
    </w:p>
    <w:p w:rsidR="008200B3" w:rsidRDefault="008200B3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взаимодействию с правоохранительными </w:t>
      </w:r>
    </w:p>
    <w:p w:rsidR="008200B3" w:rsidRDefault="008200B3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органами и казачеством администрации</w:t>
      </w:r>
    </w:p>
    <w:p w:rsidR="008200B3" w:rsidRDefault="008200B3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200B3" w:rsidRPr="00E8623D" w:rsidRDefault="008200B3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Е.Н.Титаренко</w:t>
      </w:r>
    </w:p>
    <w:sectPr w:rsidR="008200B3" w:rsidRPr="00E8623D" w:rsidSect="004E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2D1"/>
    <w:rsid w:val="00064062"/>
    <w:rsid w:val="00092CAC"/>
    <w:rsid w:val="000A3520"/>
    <w:rsid w:val="00112572"/>
    <w:rsid w:val="001204B4"/>
    <w:rsid w:val="00177E4A"/>
    <w:rsid w:val="001801C2"/>
    <w:rsid w:val="00192890"/>
    <w:rsid w:val="00192D69"/>
    <w:rsid w:val="00195A96"/>
    <w:rsid w:val="001963BA"/>
    <w:rsid w:val="001B1C8D"/>
    <w:rsid w:val="001C63C9"/>
    <w:rsid w:val="00221C28"/>
    <w:rsid w:val="00280B2D"/>
    <w:rsid w:val="0029368A"/>
    <w:rsid w:val="002A5B32"/>
    <w:rsid w:val="002B6759"/>
    <w:rsid w:val="002E2CC5"/>
    <w:rsid w:val="002F7382"/>
    <w:rsid w:val="00300A69"/>
    <w:rsid w:val="003144BB"/>
    <w:rsid w:val="003743EB"/>
    <w:rsid w:val="00384210"/>
    <w:rsid w:val="00385AC2"/>
    <w:rsid w:val="003D72BC"/>
    <w:rsid w:val="004103D8"/>
    <w:rsid w:val="00417F90"/>
    <w:rsid w:val="0043522F"/>
    <w:rsid w:val="00435250"/>
    <w:rsid w:val="00446E28"/>
    <w:rsid w:val="00477053"/>
    <w:rsid w:val="0049299B"/>
    <w:rsid w:val="004A2F29"/>
    <w:rsid w:val="004A4851"/>
    <w:rsid w:val="004E23DA"/>
    <w:rsid w:val="004F0D49"/>
    <w:rsid w:val="005002F5"/>
    <w:rsid w:val="00512A6F"/>
    <w:rsid w:val="00512C89"/>
    <w:rsid w:val="005776E4"/>
    <w:rsid w:val="005942D1"/>
    <w:rsid w:val="00675761"/>
    <w:rsid w:val="00676587"/>
    <w:rsid w:val="0069227D"/>
    <w:rsid w:val="006D7060"/>
    <w:rsid w:val="007065FF"/>
    <w:rsid w:val="007400BD"/>
    <w:rsid w:val="007C4A10"/>
    <w:rsid w:val="007D4E36"/>
    <w:rsid w:val="007E7EC3"/>
    <w:rsid w:val="008200B3"/>
    <w:rsid w:val="00824EBB"/>
    <w:rsid w:val="00833541"/>
    <w:rsid w:val="00835F0D"/>
    <w:rsid w:val="00880071"/>
    <w:rsid w:val="00884724"/>
    <w:rsid w:val="008B0D4E"/>
    <w:rsid w:val="008C02B1"/>
    <w:rsid w:val="00974289"/>
    <w:rsid w:val="00A14150"/>
    <w:rsid w:val="00A166B0"/>
    <w:rsid w:val="00A43BD7"/>
    <w:rsid w:val="00A57B2E"/>
    <w:rsid w:val="00A663F0"/>
    <w:rsid w:val="00A6644C"/>
    <w:rsid w:val="00A77247"/>
    <w:rsid w:val="00A82845"/>
    <w:rsid w:val="00AA45FF"/>
    <w:rsid w:val="00AB61BC"/>
    <w:rsid w:val="00B32DC4"/>
    <w:rsid w:val="00B401C0"/>
    <w:rsid w:val="00B51AF5"/>
    <w:rsid w:val="00B67ABF"/>
    <w:rsid w:val="00B80E9E"/>
    <w:rsid w:val="00B958EF"/>
    <w:rsid w:val="00B95987"/>
    <w:rsid w:val="00BA07C7"/>
    <w:rsid w:val="00BA1F65"/>
    <w:rsid w:val="00BB0963"/>
    <w:rsid w:val="00C629CF"/>
    <w:rsid w:val="00C83775"/>
    <w:rsid w:val="00C913EF"/>
    <w:rsid w:val="00CA6544"/>
    <w:rsid w:val="00CD5D8A"/>
    <w:rsid w:val="00DD392D"/>
    <w:rsid w:val="00DE22F1"/>
    <w:rsid w:val="00DE7CA6"/>
    <w:rsid w:val="00E07481"/>
    <w:rsid w:val="00E2726F"/>
    <w:rsid w:val="00E3551D"/>
    <w:rsid w:val="00E46DD3"/>
    <w:rsid w:val="00E77C4D"/>
    <w:rsid w:val="00E8623D"/>
    <w:rsid w:val="00EA1C2D"/>
    <w:rsid w:val="00F162CC"/>
    <w:rsid w:val="00F563D0"/>
    <w:rsid w:val="00F67397"/>
    <w:rsid w:val="00FE05E2"/>
    <w:rsid w:val="00FE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E8623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62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389</TotalTime>
  <Pages>1</Pages>
  <Words>153</Words>
  <Characters>874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</dc:creator>
  <cp:keywords/>
  <dc:description/>
  <cp:lastModifiedBy>User</cp:lastModifiedBy>
  <cp:revision>50</cp:revision>
  <cp:lastPrinted>2018-04-02T10:52:00Z</cp:lastPrinted>
  <dcterms:created xsi:type="dcterms:W3CDTF">2017-02-13T11:57:00Z</dcterms:created>
  <dcterms:modified xsi:type="dcterms:W3CDTF">2018-04-02T10:53:00Z</dcterms:modified>
</cp:coreProperties>
</file>